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0B" w:rsidRDefault="0051140B" w:rsidP="005114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BAWDREK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51140B" w:rsidRDefault="0051140B" w:rsidP="005114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Beesby</w:t>
      </w:r>
      <w:proofErr w:type="spellEnd"/>
      <w:r>
        <w:rPr>
          <w:rFonts w:ascii="Times New Roman" w:hAnsi="Times New Roman" w:cs="Times New Roman"/>
        </w:rPr>
        <w:t xml:space="preserve"> in the Marsh, Lincolnshire.</w:t>
      </w:r>
    </w:p>
    <w:p w:rsidR="0051140B" w:rsidRDefault="0051140B" w:rsidP="0051140B">
      <w:pPr>
        <w:rPr>
          <w:rFonts w:ascii="Times New Roman" w:hAnsi="Times New Roman" w:cs="Times New Roman"/>
        </w:rPr>
      </w:pPr>
    </w:p>
    <w:p w:rsidR="0051140B" w:rsidRDefault="0051140B" w:rsidP="0051140B">
      <w:pPr>
        <w:rPr>
          <w:rFonts w:ascii="Times New Roman" w:hAnsi="Times New Roman" w:cs="Times New Roman"/>
        </w:rPr>
      </w:pPr>
    </w:p>
    <w:p w:rsidR="0051140B" w:rsidRDefault="0051140B" w:rsidP="005114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May1434</w:t>
      </w:r>
      <w:r>
        <w:rPr>
          <w:rFonts w:ascii="Times New Roman" w:hAnsi="Times New Roman" w:cs="Times New Roman"/>
        </w:rPr>
        <w:tab/>
        <w:t>He was a juror on the inquisition post mortem held in Hornchurch into</w:t>
      </w:r>
    </w:p>
    <w:p w:rsidR="0051140B" w:rsidRDefault="0051140B" w:rsidP="005114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Mary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>(q.v.).</w:t>
      </w:r>
    </w:p>
    <w:p w:rsidR="0051140B" w:rsidRDefault="0051140B" w:rsidP="005114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04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24-176)</w:t>
      </w:r>
    </w:p>
    <w:p w:rsidR="0051140B" w:rsidRDefault="0051140B" w:rsidP="0051140B">
      <w:pPr>
        <w:rPr>
          <w:rFonts w:ascii="Times New Roman" w:hAnsi="Times New Roman" w:cs="Times New Roman"/>
        </w:rPr>
      </w:pPr>
    </w:p>
    <w:p w:rsidR="0051140B" w:rsidRDefault="0051140B" w:rsidP="0051140B">
      <w:pPr>
        <w:rPr>
          <w:rFonts w:ascii="Times New Roman" w:hAnsi="Times New Roman" w:cs="Times New Roman"/>
        </w:rPr>
      </w:pPr>
    </w:p>
    <w:p w:rsidR="0051140B" w:rsidRPr="00F94D5E" w:rsidRDefault="0051140B" w:rsidP="005114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April 2016</w:t>
      </w:r>
    </w:p>
    <w:p w:rsidR="006B2F86" w:rsidRPr="00E71FC3" w:rsidRDefault="0051140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40B" w:rsidRDefault="0051140B" w:rsidP="00E71FC3">
      <w:r>
        <w:separator/>
      </w:r>
    </w:p>
  </w:endnote>
  <w:endnote w:type="continuationSeparator" w:id="0">
    <w:p w:rsidR="0051140B" w:rsidRDefault="005114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40B" w:rsidRDefault="0051140B" w:rsidP="00E71FC3">
      <w:r>
        <w:separator/>
      </w:r>
    </w:p>
  </w:footnote>
  <w:footnote w:type="continuationSeparator" w:id="0">
    <w:p w:rsidR="0051140B" w:rsidRDefault="005114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0B"/>
    <w:rsid w:val="0051140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37157F-F1F4-4788-B1D5-6CD412B2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1140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11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2016-05-01T19:01:00Z</dcterms:created>
  <dcterms:modified xsi:type="dcterms:W3CDTF">2016-05-01T19:01:00Z</dcterms:modified>
</cp:coreProperties>
</file>